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257CFB" w14:textId="77777777" w:rsidR="00384801" w:rsidRDefault="00384801" w:rsidP="003848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RAY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3387BC1" w14:textId="77777777" w:rsidR="00384801" w:rsidRDefault="00384801" w:rsidP="003848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Alfriston</w:t>
      </w:r>
      <w:proofErr w:type="spellEnd"/>
      <w:r>
        <w:rPr>
          <w:rFonts w:ascii="Times New Roman" w:hAnsi="Times New Roman" w:cs="Times New Roman"/>
        </w:rPr>
        <w:t>, Sussex. Husbandman.</w:t>
      </w:r>
    </w:p>
    <w:p w14:paraId="18F07B66" w14:textId="77777777" w:rsidR="00384801" w:rsidRDefault="00384801" w:rsidP="00384801">
      <w:pPr>
        <w:rPr>
          <w:rFonts w:ascii="Times New Roman" w:hAnsi="Times New Roman" w:cs="Times New Roman"/>
        </w:rPr>
      </w:pPr>
    </w:p>
    <w:p w14:paraId="5CBABB30" w14:textId="77777777" w:rsidR="00384801" w:rsidRDefault="00384801" w:rsidP="00384801">
      <w:pPr>
        <w:rPr>
          <w:rFonts w:ascii="Times New Roman" w:hAnsi="Times New Roman" w:cs="Times New Roman"/>
        </w:rPr>
      </w:pPr>
    </w:p>
    <w:p w14:paraId="02AC170E" w14:textId="77777777" w:rsidR="00384801" w:rsidRDefault="00384801" w:rsidP="003848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Margaret </w:t>
      </w:r>
      <w:proofErr w:type="spellStart"/>
      <w:r>
        <w:rPr>
          <w:rFonts w:ascii="Times New Roman" w:hAnsi="Times New Roman" w:cs="Times New Roman"/>
        </w:rPr>
        <w:t>Wodefold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Potman</w:t>
      </w:r>
      <w:proofErr w:type="spellEnd"/>
      <w:r>
        <w:rPr>
          <w:rFonts w:ascii="Times New Roman" w:hAnsi="Times New Roman" w:cs="Times New Roman"/>
        </w:rPr>
        <w:t>(q.v.), as the executors of Robert</w:t>
      </w:r>
    </w:p>
    <w:p w14:paraId="1EFD15CE" w14:textId="77777777" w:rsidR="00384801" w:rsidRDefault="00384801" w:rsidP="003848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Wodefold</w:t>
      </w:r>
      <w:proofErr w:type="spellEnd"/>
      <w:r>
        <w:rPr>
          <w:rFonts w:ascii="Times New Roman" w:hAnsi="Times New Roman" w:cs="Times New Roman"/>
        </w:rPr>
        <w:t>, senior(q.v.), brought a plaint of debt against him and Richard</w:t>
      </w:r>
    </w:p>
    <w:p w14:paraId="6E3A4FA2" w14:textId="77777777" w:rsidR="00384801" w:rsidRDefault="00384801" w:rsidP="003848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Stone of </w:t>
      </w:r>
      <w:proofErr w:type="spellStart"/>
      <w:r>
        <w:rPr>
          <w:rFonts w:ascii="Times New Roman" w:hAnsi="Times New Roman" w:cs="Times New Roman"/>
        </w:rPr>
        <w:t>Selmeston</w:t>
      </w:r>
      <w:proofErr w:type="spellEnd"/>
      <w:r>
        <w:rPr>
          <w:rFonts w:ascii="Times New Roman" w:hAnsi="Times New Roman" w:cs="Times New Roman"/>
        </w:rPr>
        <w:t>(q.v.).</w:t>
      </w:r>
    </w:p>
    <w:p w14:paraId="4E0DFBDA" w14:textId="77777777" w:rsidR="00384801" w:rsidRDefault="00384801" w:rsidP="003848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F7F6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983B9BC" w14:textId="77777777" w:rsidR="00384801" w:rsidRDefault="00384801" w:rsidP="00384801">
      <w:pPr>
        <w:rPr>
          <w:rFonts w:ascii="Times New Roman" w:hAnsi="Times New Roman" w:cs="Times New Roman"/>
        </w:rPr>
      </w:pPr>
    </w:p>
    <w:p w14:paraId="1D79051D" w14:textId="77777777" w:rsidR="00384801" w:rsidRDefault="00384801" w:rsidP="00384801">
      <w:pPr>
        <w:rPr>
          <w:rFonts w:ascii="Times New Roman" w:hAnsi="Times New Roman" w:cs="Times New Roman"/>
        </w:rPr>
      </w:pPr>
    </w:p>
    <w:p w14:paraId="46C5FCA1" w14:textId="77777777" w:rsidR="00384801" w:rsidRDefault="00384801" w:rsidP="003848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April 2019</w:t>
      </w:r>
    </w:p>
    <w:p w14:paraId="1DD8ED37" w14:textId="77777777" w:rsidR="006B2F86" w:rsidRPr="00E71FC3" w:rsidRDefault="0038480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4D7CB" w14:textId="77777777" w:rsidR="00384801" w:rsidRDefault="00384801" w:rsidP="00E71FC3">
      <w:r>
        <w:separator/>
      </w:r>
    </w:p>
  </w:endnote>
  <w:endnote w:type="continuationSeparator" w:id="0">
    <w:p w14:paraId="60C48256" w14:textId="77777777" w:rsidR="00384801" w:rsidRDefault="0038480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53A1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111459" w14:textId="77777777" w:rsidR="00384801" w:rsidRDefault="00384801" w:rsidP="00E71FC3">
      <w:r>
        <w:separator/>
      </w:r>
    </w:p>
  </w:footnote>
  <w:footnote w:type="continuationSeparator" w:id="0">
    <w:p w14:paraId="4087BD4E" w14:textId="77777777" w:rsidR="00384801" w:rsidRDefault="0038480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801"/>
    <w:rsid w:val="001A7C09"/>
    <w:rsid w:val="0038480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14F27"/>
  <w15:chartTrackingRefBased/>
  <w15:docId w15:val="{5373EB83-DB93-4FB6-880E-115FAF58E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480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848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2019-05-07T19:29:00Z</dcterms:created>
  <dcterms:modified xsi:type="dcterms:W3CDTF">2019-05-07T19:30:00Z</dcterms:modified>
</cp:coreProperties>
</file>